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C8D7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Walter STIRKLAND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fl.1432)</w:t>
      </w:r>
    </w:p>
    <w:p w14:paraId="0B3AA9D7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</w:p>
    <w:p w14:paraId="64924664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</w:p>
    <w:p w14:paraId="5AA34763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5 Nov.1432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Wiltshire.   (C.F.R. 1430-37 p.112)</w:t>
      </w:r>
    </w:p>
    <w:p w14:paraId="44F691BB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</w:p>
    <w:p w14:paraId="42419AEF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</w:p>
    <w:p w14:paraId="69E1A128" w14:textId="77777777" w:rsidR="00A44AF7" w:rsidRPr="00832F6A" w:rsidRDefault="00A44AF7" w:rsidP="00A44AF7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4 January 2022</w:t>
      </w:r>
    </w:p>
    <w:p w14:paraId="3BC8892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403B" w14:textId="77777777" w:rsidR="00A44AF7" w:rsidRDefault="00A44AF7" w:rsidP="009139A6">
      <w:r>
        <w:separator/>
      </w:r>
    </w:p>
  </w:endnote>
  <w:endnote w:type="continuationSeparator" w:id="0">
    <w:p w14:paraId="24E5FF56" w14:textId="77777777" w:rsidR="00A44AF7" w:rsidRDefault="00A44A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AF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BC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FD8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4C68" w14:textId="77777777" w:rsidR="00A44AF7" w:rsidRDefault="00A44AF7" w:rsidP="009139A6">
      <w:r>
        <w:separator/>
      </w:r>
    </w:p>
  </w:footnote>
  <w:footnote w:type="continuationSeparator" w:id="0">
    <w:p w14:paraId="4EB8800D" w14:textId="77777777" w:rsidR="00A44AF7" w:rsidRDefault="00A44A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CC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32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827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F7"/>
    <w:rsid w:val="000666E0"/>
    <w:rsid w:val="002510B7"/>
    <w:rsid w:val="005C130B"/>
    <w:rsid w:val="00826F5C"/>
    <w:rsid w:val="009139A6"/>
    <w:rsid w:val="009448BB"/>
    <w:rsid w:val="00A3176C"/>
    <w:rsid w:val="00A44AF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F55F8"/>
  <w15:chartTrackingRefBased/>
  <w15:docId w15:val="{B6DFBD6E-8E74-4CB7-8BF9-6EB7C55C0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F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2022-01-16T19:25:00Z</dcterms:created>
  <dcterms:modified xsi:type="dcterms:W3CDTF">2022-01-16T19:25:00Z</dcterms:modified>
</cp:coreProperties>
</file>